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63FAD" w14:textId="2B303F8E" w:rsidR="00424A5A" w:rsidRPr="00F82D30" w:rsidRDefault="00A56541">
      <w:pPr>
        <w:rPr>
          <w:rFonts w:ascii="Tahoma" w:hAnsi="Tahoma" w:cs="Tahoma"/>
          <w:sz w:val="20"/>
          <w:szCs w:val="20"/>
        </w:rPr>
      </w:pPr>
      <w:r w:rsidRPr="00F82D30"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 wp14:anchorId="5B6FEBB5" wp14:editId="5A87EA3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B5826D" w14:textId="77777777" w:rsidR="00424A5A" w:rsidRPr="00F82D30" w:rsidRDefault="00424A5A">
      <w:pPr>
        <w:rPr>
          <w:rFonts w:ascii="Tahoma" w:hAnsi="Tahoma" w:cs="Tahoma"/>
          <w:sz w:val="20"/>
          <w:szCs w:val="20"/>
        </w:rPr>
      </w:pPr>
    </w:p>
    <w:p w14:paraId="3D595A60" w14:textId="77777777" w:rsidR="00424A5A" w:rsidRPr="00F82D30" w:rsidRDefault="00424A5A" w:rsidP="00424A5A">
      <w:pPr>
        <w:rPr>
          <w:rFonts w:ascii="Tahoma" w:hAnsi="Tahoma" w:cs="Tahoma"/>
          <w:sz w:val="20"/>
          <w:szCs w:val="20"/>
        </w:rPr>
      </w:pPr>
    </w:p>
    <w:p w14:paraId="27ECF95B" w14:textId="77777777" w:rsidR="00424A5A" w:rsidRPr="00F82D30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F82D30" w14:paraId="0F0D71D6" w14:textId="77777777">
        <w:tc>
          <w:tcPr>
            <w:tcW w:w="1080" w:type="dxa"/>
            <w:vAlign w:val="center"/>
          </w:tcPr>
          <w:p w14:paraId="4926E1CA" w14:textId="77777777" w:rsidR="00424A5A" w:rsidRPr="00F82D30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82D30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3B0D207" w14:textId="46B4BE9C" w:rsidR="00424A5A" w:rsidRPr="00F82D30" w:rsidRDefault="00A56541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F82D30">
              <w:rPr>
                <w:rFonts w:ascii="Tahoma" w:hAnsi="Tahoma" w:cs="Tahoma"/>
                <w:color w:val="0000FF"/>
                <w:sz w:val="20"/>
                <w:szCs w:val="20"/>
              </w:rPr>
              <w:t>43001-139/2023-0</w:t>
            </w:r>
            <w:r w:rsidR="00F82D30" w:rsidRPr="00F82D30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617659F7" w14:textId="77777777" w:rsidR="00424A5A" w:rsidRPr="00F82D30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46649A6" w14:textId="77777777" w:rsidR="00424A5A" w:rsidRPr="00F82D30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82D30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F82D30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332434E1" w14:textId="76BA292A" w:rsidR="00424A5A" w:rsidRPr="00F82D30" w:rsidRDefault="00A56541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F82D30">
              <w:rPr>
                <w:rFonts w:ascii="Tahoma" w:hAnsi="Tahoma" w:cs="Tahoma"/>
                <w:color w:val="0000FF"/>
                <w:sz w:val="20"/>
                <w:szCs w:val="20"/>
              </w:rPr>
              <w:t>A-32/23 G</w:t>
            </w:r>
            <w:r w:rsidR="00424A5A" w:rsidRPr="00F82D30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F82D30" w14:paraId="0F823BFB" w14:textId="77777777">
        <w:tc>
          <w:tcPr>
            <w:tcW w:w="1080" w:type="dxa"/>
            <w:vAlign w:val="center"/>
          </w:tcPr>
          <w:p w14:paraId="11D4C6E8" w14:textId="77777777" w:rsidR="00424A5A" w:rsidRPr="00F82D30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82D30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2ADF738C" w14:textId="2A7CE58E" w:rsidR="00424A5A" w:rsidRPr="00F82D30" w:rsidRDefault="00573437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F82D30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="00A56541" w:rsidRPr="00F82D30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Pr="00F82D30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r w:rsidR="00A56541" w:rsidRPr="00F82D30">
              <w:rPr>
                <w:rFonts w:ascii="Tahoma" w:hAnsi="Tahoma" w:cs="Tahoma"/>
                <w:color w:val="0000FF"/>
                <w:sz w:val="20"/>
                <w:szCs w:val="20"/>
              </w:rPr>
              <w:t>0</w:t>
            </w:r>
            <w:r w:rsidRPr="00F82D30">
              <w:rPr>
                <w:rFonts w:ascii="Tahoma" w:hAnsi="Tahoma" w:cs="Tahoma"/>
                <w:color w:val="0000FF"/>
                <w:sz w:val="20"/>
                <w:szCs w:val="20"/>
              </w:rPr>
              <w:t>3</w:t>
            </w:r>
            <w:r w:rsidR="00A56541" w:rsidRPr="00F82D30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Pr="00F82D30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r w:rsidR="00A56541" w:rsidRPr="00F82D30">
              <w:rPr>
                <w:rFonts w:ascii="Tahoma" w:hAnsi="Tahoma" w:cs="Tahoma"/>
                <w:color w:val="0000FF"/>
                <w:sz w:val="20"/>
                <w:szCs w:val="20"/>
              </w:rPr>
              <w:t>2024</w:t>
            </w:r>
          </w:p>
        </w:tc>
        <w:tc>
          <w:tcPr>
            <w:tcW w:w="1080" w:type="dxa"/>
            <w:vAlign w:val="center"/>
          </w:tcPr>
          <w:p w14:paraId="59607D5A" w14:textId="77777777" w:rsidR="00424A5A" w:rsidRPr="00F82D30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5B5C813" w14:textId="77777777" w:rsidR="00424A5A" w:rsidRPr="00F82D30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82D30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09C96DB4" w14:textId="32F3783C" w:rsidR="00424A5A" w:rsidRPr="00F82D30" w:rsidRDefault="00A56541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F82D30">
              <w:rPr>
                <w:rFonts w:ascii="Tahoma" w:hAnsi="Tahoma" w:cs="Tahoma"/>
                <w:color w:val="0000FF"/>
                <w:sz w:val="20"/>
                <w:szCs w:val="20"/>
              </w:rPr>
              <w:t>2431-23-000537/0</w:t>
            </w:r>
          </w:p>
        </w:tc>
      </w:tr>
    </w:tbl>
    <w:p w14:paraId="1243B865" w14:textId="77777777" w:rsidR="00424A5A" w:rsidRPr="00F82D30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4B05B49C" w14:textId="77777777" w:rsidR="00424A5A" w:rsidRPr="00F82D30" w:rsidRDefault="00424A5A">
      <w:pPr>
        <w:rPr>
          <w:rFonts w:ascii="Tahoma" w:hAnsi="Tahoma" w:cs="Tahoma"/>
          <w:sz w:val="20"/>
          <w:szCs w:val="20"/>
        </w:rPr>
      </w:pPr>
    </w:p>
    <w:p w14:paraId="34EEAE2C" w14:textId="77777777" w:rsidR="00556816" w:rsidRPr="00F82D30" w:rsidRDefault="00556816">
      <w:pPr>
        <w:rPr>
          <w:rFonts w:ascii="Tahoma" w:hAnsi="Tahoma" w:cs="Tahoma"/>
          <w:sz w:val="20"/>
          <w:szCs w:val="20"/>
        </w:rPr>
      </w:pPr>
    </w:p>
    <w:p w14:paraId="439C9E3C" w14:textId="77777777" w:rsidR="00424A5A" w:rsidRPr="00F82D30" w:rsidRDefault="00424A5A">
      <w:pPr>
        <w:rPr>
          <w:rFonts w:ascii="Tahoma" w:hAnsi="Tahoma" w:cs="Tahoma"/>
          <w:sz w:val="20"/>
          <w:szCs w:val="20"/>
        </w:rPr>
      </w:pPr>
    </w:p>
    <w:p w14:paraId="6A6F2BE0" w14:textId="77777777" w:rsidR="00556816" w:rsidRPr="00F82D30" w:rsidRDefault="00556816">
      <w:pPr>
        <w:rPr>
          <w:rFonts w:ascii="Tahoma" w:hAnsi="Tahoma" w:cs="Tahoma"/>
          <w:sz w:val="20"/>
          <w:szCs w:val="20"/>
        </w:rPr>
      </w:pPr>
    </w:p>
    <w:p w14:paraId="45F32689" w14:textId="7E80699E" w:rsidR="00556816" w:rsidRPr="00F82D30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F82D30">
        <w:rPr>
          <w:rFonts w:ascii="Tahoma" w:hAnsi="Tahoma" w:cs="Tahoma"/>
          <w:b/>
          <w:spacing w:val="20"/>
          <w:szCs w:val="20"/>
        </w:rPr>
        <w:t xml:space="preserve">SPREMEMBA </w:t>
      </w:r>
      <w:r w:rsidR="00A56541" w:rsidRPr="00F82D30">
        <w:rPr>
          <w:rFonts w:ascii="Tahoma" w:hAnsi="Tahoma" w:cs="Tahoma"/>
          <w:b/>
          <w:spacing w:val="20"/>
          <w:szCs w:val="20"/>
        </w:rPr>
        <w:t>ROKA ZA ODDAJO IN ODPIRANJE PONUDB</w:t>
      </w:r>
      <w:r w:rsidRPr="00F82D30">
        <w:rPr>
          <w:rFonts w:ascii="Tahoma" w:hAnsi="Tahoma" w:cs="Tahoma"/>
          <w:b/>
          <w:spacing w:val="20"/>
          <w:szCs w:val="20"/>
        </w:rPr>
        <w:t xml:space="preserve"> </w:t>
      </w:r>
    </w:p>
    <w:p w14:paraId="1C1A40C5" w14:textId="77777777" w:rsidR="00556816" w:rsidRPr="00F82D30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F82D30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63387BB" w14:textId="77777777" w:rsidR="00556816" w:rsidRPr="00F82D30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82D30" w14:paraId="58B9C814" w14:textId="77777777">
        <w:tc>
          <w:tcPr>
            <w:tcW w:w="9288" w:type="dxa"/>
          </w:tcPr>
          <w:p w14:paraId="71EAD351" w14:textId="186061A4" w:rsidR="00556816" w:rsidRPr="00F82D30" w:rsidRDefault="00A56541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F82D30">
              <w:rPr>
                <w:rFonts w:ascii="Tahoma" w:hAnsi="Tahoma" w:cs="Tahoma"/>
                <w:b/>
                <w:szCs w:val="20"/>
              </w:rPr>
              <w:t xml:space="preserve">Rekonstrukcija državne ceste R2-425/1265 Mežica-Črna na Koroškem, od km 5+050 </w:t>
            </w:r>
            <w:proofErr w:type="gramStart"/>
            <w:r w:rsidRPr="00F82D30">
              <w:rPr>
                <w:rFonts w:ascii="Tahoma" w:hAnsi="Tahoma" w:cs="Tahoma"/>
                <w:b/>
                <w:szCs w:val="20"/>
              </w:rPr>
              <w:t>do</w:t>
            </w:r>
            <w:proofErr w:type="gramEnd"/>
            <w:r w:rsidRPr="00F82D30">
              <w:rPr>
                <w:rFonts w:ascii="Tahoma" w:hAnsi="Tahoma" w:cs="Tahoma"/>
                <w:b/>
                <w:szCs w:val="20"/>
              </w:rPr>
              <w:t xml:space="preserve"> km 10+900 in izgradnja državne kolesarske povezave</w:t>
            </w:r>
          </w:p>
        </w:tc>
      </w:tr>
    </w:tbl>
    <w:p w14:paraId="6A3D98A1" w14:textId="77777777" w:rsidR="00556816" w:rsidRPr="00F82D30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581551DF" w14:textId="77777777" w:rsidR="004B34B5" w:rsidRPr="00F82D30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4F2BBBE" w14:textId="77777777" w:rsidR="000646A9" w:rsidRPr="00F82D30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F82D30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2F1938CC" w14:textId="77777777" w:rsidR="004B34B5" w:rsidRPr="00F82D30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5A4BC9A" w14:textId="77777777" w:rsidR="00556816" w:rsidRPr="00F82D30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82D30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82D30" w14:paraId="13354463" w14:textId="77777777">
        <w:trPr>
          <w:trHeight w:val="3511"/>
        </w:trPr>
        <w:tc>
          <w:tcPr>
            <w:tcW w:w="9287" w:type="dxa"/>
          </w:tcPr>
          <w:p w14:paraId="62B55615" w14:textId="55CE4FFF" w:rsidR="00556816" w:rsidRDefault="00556816" w:rsidP="0057343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66DFD71B" w14:textId="77777777" w:rsidR="00F82D30" w:rsidRPr="00F82D30" w:rsidRDefault="00F82D30" w:rsidP="0057343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4BE45F9F" w14:textId="06A5C44C" w:rsidR="00A56541" w:rsidRPr="00F82D30" w:rsidRDefault="00F82D30" w:rsidP="00573437">
            <w:p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F82D30">
              <w:rPr>
                <w:rFonts w:ascii="Tahoma" w:hAnsi="Tahoma" w:cs="Tahoma"/>
                <w:sz w:val="20"/>
                <w:szCs w:val="20"/>
              </w:rPr>
              <w:t>Naročnik objavlja</w:t>
            </w:r>
            <w:r w:rsidR="00573437" w:rsidRPr="00F82D30">
              <w:rPr>
                <w:rFonts w:ascii="Tahoma" w:hAnsi="Tahoma" w:cs="Tahoma"/>
                <w:sz w:val="20"/>
                <w:szCs w:val="20"/>
              </w:rPr>
              <w:t xml:space="preserve"> detajl vgradnje drenažnih cevi na odseku med Žerjavom in Črno na Koroškem.</w:t>
            </w:r>
          </w:p>
        </w:tc>
      </w:tr>
    </w:tbl>
    <w:p w14:paraId="7D8D3379" w14:textId="77777777" w:rsidR="00556816" w:rsidRPr="00F82D30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CFC9AED" w14:textId="77777777" w:rsidR="004B34B5" w:rsidRPr="00F82D30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71D03436" w14:textId="77777777" w:rsidR="004B34B5" w:rsidRPr="00F82D30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F82D30">
        <w:rPr>
          <w:rFonts w:ascii="Tahoma" w:hAnsi="Tahoma" w:cs="Tahoma"/>
          <w:szCs w:val="20"/>
        </w:rPr>
        <w:t>Spremembe</w:t>
      </w:r>
      <w:r w:rsidR="00556816" w:rsidRPr="00F82D30">
        <w:rPr>
          <w:rFonts w:ascii="Tahoma" w:hAnsi="Tahoma" w:cs="Tahoma"/>
          <w:szCs w:val="20"/>
        </w:rPr>
        <w:t xml:space="preserve"> </w:t>
      </w:r>
      <w:r w:rsidRPr="00F82D30">
        <w:rPr>
          <w:rFonts w:ascii="Tahoma" w:hAnsi="Tahoma" w:cs="Tahoma"/>
          <w:szCs w:val="20"/>
        </w:rPr>
        <w:t>so</w:t>
      </w:r>
      <w:r w:rsidR="00556816" w:rsidRPr="00F82D30">
        <w:rPr>
          <w:rFonts w:ascii="Tahoma" w:hAnsi="Tahoma" w:cs="Tahoma"/>
          <w:szCs w:val="20"/>
        </w:rPr>
        <w:t xml:space="preserve"> sestavni del razpisne dokumentacije in </w:t>
      </w:r>
      <w:r w:rsidRPr="00F82D30">
        <w:rPr>
          <w:rFonts w:ascii="Tahoma" w:hAnsi="Tahoma" w:cs="Tahoma"/>
          <w:szCs w:val="20"/>
        </w:rPr>
        <w:t>jih</w:t>
      </w:r>
      <w:r w:rsidR="00556816" w:rsidRPr="00F82D30">
        <w:rPr>
          <w:rFonts w:ascii="Tahoma" w:hAnsi="Tahoma" w:cs="Tahoma"/>
          <w:szCs w:val="20"/>
        </w:rPr>
        <w:t xml:space="preserve"> je </w:t>
      </w:r>
      <w:proofErr w:type="gramStart"/>
      <w:r w:rsidR="00556816" w:rsidRPr="00F82D30">
        <w:rPr>
          <w:rFonts w:ascii="Tahoma" w:hAnsi="Tahoma" w:cs="Tahoma"/>
          <w:szCs w:val="20"/>
        </w:rPr>
        <w:t>potrebno</w:t>
      </w:r>
      <w:proofErr w:type="gramEnd"/>
      <w:r w:rsidR="00556816" w:rsidRPr="00F82D30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F82D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355F2" w14:textId="77777777" w:rsidR="00903A53" w:rsidRDefault="00903A53">
      <w:r>
        <w:separator/>
      </w:r>
    </w:p>
  </w:endnote>
  <w:endnote w:type="continuationSeparator" w:id="0">
    <w:p w14:paraId="70837D0F" w14:textId="77777777" w:rsidR="00903A53" w:rsidRDefault="00903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DA82" w14:textId="77777777" w:rsidR="00A56541" w:rsidRDefault="00A5654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C07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023DC97F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64F433C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59D34E5E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724E3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E2FFE5C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767B7D9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104C7D8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773D" w14:textId="153BDBAB" w:rsidR="00A17575" w:rsidRDefault="00A17575" w:rsidP="002507C2">
    <w:pPr>
      <w:pStyle w:val="Noga"/>
      <w:ind w:firstLine="540"/>
    </w:pPr>
    <w:r>
      <w:t xml:space="preserve">  </w:t>
    </w:r>
    <w:r w:rsidR="00A56541" w:rsidRPr="00643501">
      <w:rPr>
        <w:noProof/>
      </w:rPr>
      <w:drawing>
        <wp:inline distT="0" distB="0" distL="0" distR="0" wp14:anchorId="4CDE112B" wp14:editId="5C571E8D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A56541" w:rsidRPr="00643501">
      <w:rPr>
        <w:noProof/>
      </w:rPr>
      <w:drawing>
        <wp:inline distT="0" distB="0" distL="0" distR="0" wp14:anchorId="7E457589" wp14:editId="37A2E2FB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A56541" w:rsidRPr="00CF74F9">
      <w:rPr>
        <w:noProof/>
      </w:rPr>
      <w:drawing>
        <wp:inline distT="0" distB="0" distL="0" distR="0" wp14:anchorId="49BAFD95" wp14:editId="4B5326D7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B9653A3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05B24" w14:textId="77777777" w:rsidR="00903A53" w:rsidRDefault="00903A53">
      <w:r>
        <w:separator/>
      </w:r>
    </w:p>
  </w:footnote>
  <w:footnote w:type="continuationSeparator" w:id="0">
    <w:p w14:paraId="660D041C" w14:textId="77777777" w:rsidR="00903A53" w:rsidRDefault="00903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2C3DC" w14:textId="77777777" w:rsidR="00A56541" w:rsidRDefault="00A5654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EA0D" w14:textId="77777777" w:rsidR="00A56541" w:rsidRDefault="00A5654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DD490" w14:textId="77777777" w:rsidR="00A56541" w:rsidRDefault="00A5654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541"/>
    <w:rsid w:val="000646A9"/>
    <w:rsid w:val="001836BB"/>
    <w:rsid w:val="002507C2"/>
    <w:rsid w:val="002B10C8"/>
    <w:rsid w:val="003133A6"/>
    <w:rsid w:val="00401F0C"/>
    <w:rsid w:val="00424A5A"/>
    <w:rsid w:val="0049205C"/>
    <w:rsid w:val="004B34B5"/>
    <w:rsid w:val="004F324C"/>
    <w:rsid w:val="00556816"/>
    <w:rsid w:val="00573437"/>
    <w:rsid w:val="005B3896"/>
    <w:rsid w:val="00637BE6"/>
    <w:rsid w:val="00693961"/>
    <w:rsid w:val="00886791"/>
    <w:rsid w:val="008F314A"/>
    <w:rsid w:val="00903A53"/>
    <w:rsid w:val="00A05C73"/>
    <w:rsid w:val="00A17575"/>
    <w:rsid w:val="00A56541"/>
    <w:rsid w:val="00A6626B"/>
    <w:rsid w:val="00AB6E6C"/>
    <w:rsid w:val="00B05C73"/>
    <w:rsid w:val="00BA38BA"/>
    <w:rsid w:val="00E51016"/>
    <w:rsid w:val="00E62973"/>
    <w:rsid w:val="00EB24F7"/>
    <w:rsid w:val="00F71733"/>
    <w:rsid w:val="00F82D30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3563AE"/>
  <w15:chartTrackingRefBased/>
  <w15:docId w15:val="{0A85C607-9E2A-43A1-8A3F-B3A3C7B9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link w:val="Telobesedila2"/>
    <w:rsid w:val="00A5654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5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</TotalTime>
  <Pages>1</Pages>
  <Words>82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Administrator</dc:creator>
  <cp:keywords/>
  <dc:description/>
  <cp:lastModifiedBy>Administrator</cp:lastModifiedBy>
  <cp:revision>4</cp:revision>
  <cp:lastPrinted>2024-03-04T12:30:00Z</cp:lastPrinted>
  <dcterms:created xsi:type="dcterms:W3CDTF">2024-03-04T11:16:00Z</dcterms:created>
  <dcterms:modified xsi:type="dcterms:W3CDTF">2024-03-04T12:30:00Z</dcterms:modified>
</cp:coreProperties>
</file>